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C9" w:rsidRPr="006E0D49" w:rsidRDefault="000622C9" w:rsidP="0036698D">
      <w:pPr>
        <w:pStyle w:val="Heading2"/>
        <w:jc w:val="center"/>
        <w:rPr>
          <w:b/>
          <w:bCs/>
          <w:szCs w:val="24"/>
          <w:u w:val="none"/>
        </w:rPr>
      </w:pPr>
      <w:r w:rsidRPr="006E0D49">
        <w:rPr>
          <w:b/>
          <w:bCs/>
          <w:szCs w:val="24"/>
          <w:u w:val="none"/>
        </w:rPr>
        <w:t>Пояснительная записка</w:t>
      </w:r>
    </w:p>
    <w:p w:rsidR="000622C9" w:rsidRPr="006E0D49" w:rsidRDefault="000622C9" w:rsidP="0036698D">
      <w:pPr>
        <w:pStyle w:val="NoSpacing"/>
        <w:numPr>
          <w:ilvl w:val="1"/>
          <w:numId w:val="1"/>
        </w:numPr>
        <w:jc w:val="both"/>
      </w:pPr>
      <w:r w:rsidRPr="006E0D49">
        <w:t>Настоящая программа по русскому языку для V</w:t>
      </w:r>
      <w:r w:rsidRPr="006E0D49">
        <w:rPr>
          <w:lang w:val="en-US"/>
        </w:rPr>
        <w:t>I</w:t>
      </w:r>
      <w:r w:rsidRPr="006E0D49">
        <w:t xml:space="preserve"> класса создана на основе: </w:t>
      </w:r>
    </w:p>
    <w:p w:rsidR="000622C9" w:rsidRPr="006E0D49" w:rsidRDefault="000622C9" w:rsidP="0036698D">
      <w:pPr>
        <w:pStyle w:val="NoSpacing"/>
        <w:numPr>
          <w:ilvl w:val="0"/>
          <w:numId w:val="4"/>
        </w:numPr>
        <w:jc w:val="both"/>
      </w:pPr>
      <w:r w:rsidRPr="006E0D49"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0622C9" w:rsidRPr="006E0D49" w:rsidRDefault="000622C9" w:rsidP="0036698D">
      <w:pPr>
        <w:pStyle w:val="NoSpacing"/>
        <w:numPr>
          <w:ilvl w:val="0"/>
          <w:numId w:val="4"/>
        </w:numPr>
        <w:jc w:val="both"/>
      </w:pPr>
      <w:r w:rsidRPr="006E0D49">
        <w:t>Закон РФ «Об образовании» ОТ 10.07.1992Г. №3266-1  (в ред.от 24.04.2008Г) ст.7, 9, 11.</w:t>
      </w:r>
    </w:p>
    <w:p w:rsidR="000622C9" w:rsidRPr="006E0D49" w:rsidRDefault="000622C9" w:rsidP="0036698D">
      <w:pPr>
        <w:pStyle w:val="NoSpacing"/>
        <w:numPr>
          <w:ilvl w:val="0"/>
          <w:numId w:val="4"/>
        </w:numPr>
        <w:jc w:val="both"/>
      </w:pPr>
      <w:r w:rsidRPr="006E0D49">
        <w:t xml:space="preserve">Программы специальной (коррекционной) общеобразовательной школы </w:t>
      </w:r>
      <w:r w:rsidRPr="006E0D49">
        <w:rPr>
          <w:lang w:val="en-US"/>
        </w:rPr>
        <w:t>VIII</w:t>
      </w:r>
      <w:r w:rsidRPr="006E0D49">
        <w:t xml:space="preserve"> вида 5-9 классы, сборник 1  под ред. В.В. Воронковой.</w:t>
      </w:r>
    </w:p>
    <w:p w:rsidR="000622C9" w:rsidRPr="006E0D49" w:rsidRDefault="000622C9" w:rsidP="0036698D">
      <w:pPr>
        <w:pStyle w:val="NoSpacing"/>
        <w:ind w:firstLine="708"/>
        <w:jc w:val="both"/>
      </w:pPr>
      <w:r w:rsidRPr="006E0D49"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  <w:r w:rsidRPr="006E0D49">
        <w:rPr>
          <w:b/>
        </w:rPr>
        <w:t>1.2.</w:t>
      </w:r>
      <w:r w:rsidRPr="006E0D49">
        <w:t xml:space="preserve"> Рабочая  программа по русскому языку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</w:rPr>
        <w:t>1.3.</w:t>
      </w:r>
      <w:r w:rsidRPr="006E0D49">
        <w:t xml:space="preserve">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0622C9" w:rsidRPr="006E0D49" w:rsidRDefault="000622C9" w:rsidP="0036698D">
      <w:pPr>
        <w:pStyle w:val="NoSpacing"/>
        <w:ind w:firstLine="708"/>
        <w:jc w:val="both"/>
      </w:pPr>
      <w:r w:rsidRPr="006E0D49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0622C9" w:rsidRPr="006E0D49" w:rsidRDefault="000622C9" w:rsidP="0036698D">
      <w:pPr>
        <w:pStyle w:val="NoSpacing"/>
        <w:jc w:val="both"/>
      </w:pPr>
      <w:r w:rsidRPr="006E0D49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0622C9" w:rsidRPr="006E0D49" w:rsidRDefault="000622C9" w:rsidP="0036698D">
      <w:pPr>
        <w:pStyle w:val="NoSpacing"/>
        <w:ind w:firstLine="708"/>
        <w:jc w:val="both"/>
      </w:pPr>
      <w:r w:rsidRPr="006E0D49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0622C9" w:rsidRPr="006E0D49" w:rsidRDefault="000622C9" w:rsidP="0036698D">
      <w:pPr>
        <w:pStyle w:val="NoSpacing"/>
        <w:jc w:val="both"/>
        <w:rPr>
          <w:b/>
        </w:rPr>
      </w:pPr>
    </w:p>
    <w:p w:rsidR="000622C9" w:rsidRPr="006E0D49" w:rsidRDefault="000622C9" w:rsidP="0036698D">
      <w:pPr>
        <w:pStyle w:val="NoSpacing"/>
        <w:jc w:val="both"/>
      </w:pPr>
      <w:r w:rsidRPr="006E0D49">
        <w:rPr>
          <w:b/>
        </w:rPr>
        <w:t>1.4.</w:t>
      </w:r>
      <w:r w:rsidRPr="006E0D49">
        <w:t xml:space="preserve"> Курс русского языка направлен на достижение следующих </w:t>
      </w:r>
      <w:r w:rsidRPr="006E0D49">
        <w:rPr>
          <w:b/>
          <w:i/>
        </w:rPr>
        <w:t>целей</w:t>
      </w:r>
      <w:r w:rsidRPr="006E0D49">
        <w:t xml:space="preserve">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0622C9" w:rsidRPr="006E0D49" w:rsidRDefault="000622C9" w:rsidP="0036698D">
      <w:pPr>
        <w:pStyle w:val="NoSpacing"/>
        <w:jc w:val="both"/>
      </w:pPr>
      <w:r w:rsidRPr="006E0D49"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622C9" w:rsidRPr="006E0D49" w:rsidRDefault="000622C9" w:rsidP="0036698D">
      <w:pPr>
        <w:pStyle w:val="NoSpacing"/>
        <w:jc w:val="both"/>
      </w:pPr>
      <w:r w:rsidRPr="006E0D49">
        <w:t xml:space="preserve"> - совершенствование речемыслительной деятельности, коммуникативных умений и навыков;</w:t>
      </w:r>
    </w:p>
    <w:p w:rsidR="000622C9" w:rsidRPr="006E0D49" w:rsidRDefault="000622C9" w:rsidP="0036698D">
      <w:pPr>
        <w:ind w:firstLine="540"/>
        <w:jc w:val="both"/>
      </w:pPr>
      <w:r w:rsidRPr="006E0D49"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622C9" w:rsidRPr="006E0D49" w:rsidRDefault="000622C9" w:rsidP="0036698D">
      <w:pPr>
        <w:ind w:firstLine="708"/>
        <w:jc w:val="both"/>
      </w:pPr>
      <w:r w:rsidRPr="006E0D49">
        <w:t xml:space="preserve">В методике преподавания русского зыка определены </w:t>
      </w:r>
      <w:r w:rsidRPr="006E0D49">
        <w:rPr>
          <w:b/>
          <w:i/>
        </w:rPr>
        <w:t>задачи</w:t>
      </w:r>
      <w:r w:rsidRPr="006E0D49">
        <w:t xml:space="preserve"> обучения предмету детей с отклонениями в развитии:</w:t>
      </w:r>
    </w:p>
    <w:p w:rsidR="000622C9" w:rsidRPr="006E0D49" w:rsidRDefault="000622C9" w:rsidP="0036698D">
      <w:pPr>
        <w:jc w:val="both"/>
      </w:pPr>
      <w:r w:rsidRPr="006E0D49">
        <w:t>1. Научить школьников правильно и осмысленно читать доступный их пониманию текст.</w:t>
      </w:r>
    </w:p>
    <w:p w:rsidR="000622C9" w:rsidRPr="006E0D49" w:rsidRDefault="000622C9" w:rsidP="0036698D">
      <w:pPr>
        <w:jc w:val="both"/>
      </w:pPr>
      <w:r w:rsidRPr="006E0D49">
        <w:t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</w:t>
      </w:r>
    </w:p>
    <w:p w:rsidR="000622C9" w:rsidRPr="006E0D49" w:rsidRDefault="000622C9" w:rsidP="0036698D">
      <w:pPr>
        <w:jc w:val="both"/>
      </w:pPr>
      <w:r w:rsidRPr="006E0D49">
        <w:t>3. Повысить уровень общего развития учащихся.</w:t>
      </w:r>
    </w:p>
    <w:p w:rsidR="000622C9" w:rsidRPr="006E0D49" w:rsidRDefault="000622C9" w:rsidP="0036698D">
      <w:pPr>
        <w:jc w:val="both"/>
      </w:pPr>
      <w:r w:rsidRPr="006E0D49">
        <w:t>4. Научить школьников последовательно и правильно излагать свои мысли в устной и письменной форме.</w:t>
      </w:r>
    </w:p>
    <w:p w:rsidR="000622C9" w:rsidRPr="006E0D49" w:rsidRDefault="000622C9" w:rsidP="0036698D">
      <w:pPr>
        <w:jc w:val="both"/>
      </w:pPr>
      <w:r w:rsidRPr="006E0D49">
        <w:t>5. Развивать нравственные качества школьников.</w:t>
      </w:r>
    </w:p>
    <w:p w:rsidR="000622C9" w:rsidRPr="006E0D49" w:rsidRDefault="000622C9" w:rsidP="0036698D">
      <w:pPr>
        <w:pStyle w:val="NoSpacing"/>
        <w:ind w:firstLine="708"/>
        <w:jc w:val="both"/>
      </w:pPr>
      <w:r w:rsidRPr="006E0D49"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Совершенствование движений и сенсомоторного развития</w:t>
      </w:r>
      <w:r w:rsidRPr="006E0D49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Коррекция отдельных сторон психической деятельности</w:t>
      </w:r>
      <w:r w:rsidRPr="006E0D49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Развитие различных видов мышления</w:t>
      </w:r>
      <w:r w:rsidRPr="006E0D49">
        <w:rPr>
          <w:b/>
          <w:bCs/>
        </w:rPr>
        <w:t xml:space="preserve">: </w:t>
      </w:r>
      <w:r w:rsidRPr="006E0D49">
        <w:t xml:space="preserve">развитие наглядно-образного мышления; </w:t>
      </w:r>
    </w:p>
    <w:p w:rsidR="000622C9" w:rsidRPr="006E0D49" w:rsidRDefault="000622C9" w:rsidP="0036698D">
      <w:pPr>
        <w:pStyle w:val="NoSpacing"/>
        <w:jc w:val="both"/>
      </w:pPr>
      <w:r w:rsidRPr="006E0D49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Развитие основных мыслительных операций</w:t>
      </w:r>
      <w:r w:rsidRPr="006E0D49">
        <w:rPr>
          <w:i/>
        </w:rPr>
        <w:t>:</w:t>
      </w:r>
      <w:r w:rsidRPr="006E0D49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Коррекция нарушений в развитии эмоционально-личностной сферы:</w:t>
      </w:r>
      <w:r w:rsidRPr="006E0D49">
        <w:rPr>
          <w:b/>
          <w:bCs/>
          <w:u w:val="single"/>
        </w:rPr>
        <w:t xml:space="preserve"> </w:t>
      </w:r>
      <w:r w:rsidRPr="006E0D49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0622C9" w:rsidRPr="006E0D49" w:rsidRDefault="000622C9" w:rsidP="0036698D">
      <w:pPr>
        <w:pStyle w:val="NoSpacing"/>
        <w:jc w:val="both"/>
      </w:pPr>
      <w:r w:rsidRPr="006E0D49">
        <w:rPr>
          <w:b/>
          <w:bCs/>
          <w:i/>
        </w:rPr>
        <w:t>Коррекция – развитие речи:</w:t>
      </w:r>
      <w:r w:rsidRPr="006E0D49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ind w:left="142"/>
      </w:pPr>
      <w:r w:rsidRPr="006E0D49">
        <w:rPr>
          <w:b/>
        </w:rPr>
        <w:t>1.5.</w:t>
      </w:r>
      <w:r w:rsidRPr="006E0D49">
        <w:t xml:space="preserve">  Программа рассчитана на 136 часов </w:t>
      </w:r>
    </w:p>
    <w:p w:rsidR="000622C9" w:rsidRPr="006E0D49" w:rsidRDefault="000622C9" w:rsidP="0036698D">
      <w:pPr>
        <w:pStyle w:val="NoSpacing"/>
      </w:pPr>
      <w:r w:rsidRPr="006E0D49">
        <w:t>4 часа в неделю</w:t>
      </w:r>
    </w:p>
    <w:p w:rsidR="000622C9" w:rsidRPr="006E0D49" w:rsidRDefault="000622C9" w:rsidP="0036698D">
      <w:pPr>
        <w:pStyle w:val="NoSpacing"/>
      </w:pPr>
      <w:r w:rsidRPr="006E0D49">
        <w:t xml:space="preserve">Плановых контрольных работ – 10 </w:t>
      </w:r>
    </w:p>
    <w:p w:rsidR="000622C9" w:rsidRPr="006E0D49" w:rsidRDefault="000622C9" w:rsidP="0036698D">
      <w:pPr>
        <w:pStyle w:val="NoSpacing"/>
      </w:pPr>
      <w:r w:rsidRPr="006E0D49">
        <w:t xml:space="preserve">Количество часов НРК – 14 </w:t>
      </w:r>
    </w:p>
    <w:p w:rsidR="000622C9" w:rsidRPr="006E0D49" w:rsidRDefault="000622C9" w:rsidP="0036698D">
      <w:pPr>
        <w:pStyle w:val="NoSpacing"/>
      </w:pPr>
    </w:p>
    <w:p w:rsidR="000622C9" w:rsidRPr="006E0D49" w:rsidRDefault="000622C9" w:rsidP="0036698D">
      <w:pPr>
        <w:pStyle w:val="NoSpacing"/>
        <w:numPr>
          <w:ilvl w:val="1"/>
          <w:numId w:val="5"/>
        </w:numPr>
        <w:jc w:val="both"/>
      </w:pPr>
      <w:r w:rsidRPr="006E0D49"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0622C9" w:rsidRPr="006E0D49" w:rsidRDefault="000622C9" w:rsidP="0036698D">
      <w:pPr>
        <w:pStyle w:val="NoSpacing"/>
        <w:jc w:val="center"/>
        <w:rPr>
          <w:i/>
        </w:rPr>
      </w:pPr>
      <w:r w:rsidRPr="006E0D49">
        <w:rPr>
          <w:i/>
        </w:rPr>
        <w:t>Основные требования к умениям учащихся</w:t>
      </w:r>
    </w:p>
    <w:p w:rsidR="000622C9" w:rsidRPr="006E0D49" w:rsidRDefault="000622C9" w:rsidP="00724302">
      <w:pPr>
        <w:jc w:val="both"/>
        <w:rPr>
          <w:i/>
          <w:u w:val="single"/>
        </w:rPr>
      </w:pPr>
      <w:r w:rsidRPr="006E0D49">
        <w:rPr>
          <w:i/>
          <w:u w:val="single"/>
        </w:rPr>
        <w:t>Первая группа:</w:t>
      </w:r>
    </w:p>
    <w:p w:rsidR="000622C9" w:rsidRPr="006E0D49" w:rsidRDefault="000622C9" w:rsidP="00724302">
      <w:pPr>
        <w:jc w:val="both"/>
      </w:pPr>
      <w:r w:rsidRPr="006E0D49">
        <w:t>- различать звуки и буквы, гласные и согласные;</w:t>
      </w:r>
    </w:p>
    <w:p w:rsidR="000622C9" w:rsidRPr="006E0D49" w:rsidRDefault="000622C9" w:rsidP="00724302">
      <w:pPr>
        <w:jc w:val="both"/>
      </w:pPr>
      <w:r w:rsidRPr="006E0D49">
        <w:t>- подбор родственных слов;</w:t>
      </w:r>
    </w:p>
    <w:p w:rsidR="000622C9" w:rsidRPr="006E0D49" w:rsidRDefault="000622C9" w:rsidP="00724302">
      <w:pPr>
        <w:jc w:val="both"/>
      </w:pPr>
      <w:r w:rsidRPr="006E0D49">
        <w:t>- проверка безударных гласных, согласных;</w:t>
      </w:r>
    </w:p>
    <w:p w:rsidR="000622C9" w:rsidRPr="006E0D49" w:rsidRDefault="000622C9" w:rsidP="00724302">
      <w:pPr>
        <w:jc w:val="both"/>
      </w:pPr>
      <w:r w:rsidRPr="006E0D49">
        <w:t>- разбор по составу;</w:t>
      </w:r>
    </w:p>
    <w:p w:rsidR="000622C9" w:rsidRPr="006E0D49" w:rsidRDefault="000622C9" w:rsidP="00724302">
      <w:pPr>
        <w:jc w:val="both"/>
      </w:pPr>
      <w:r w:rsidRPr="006E0D49">
        <w:t>- находить существительное;</w:t>
      </w:r>
    </w:p>
    <w:p w:rsidR="000622C9" w:rsidRPr="006E0D49" w:rsidRDefault="000622C9" w:rsidP="00724302">
      <w:pPr>
        <w:jc w:val="both"/>
      </w:pPr>
      <w:r w:rsidRPr="006E0D49">
        <w:t>- строить простое предложение;</w:t>
      </w:r>
    </w:p>
    <w:p w:rsidR="000622C9" w:rsidRPr="006E0D49" w:rsidRDefault="000622C9" w:rsidP="00724302">
      <w:pPr>
        <w:jc w:val="both"/>
      </w:pPr>
      <w:r w:rsidRPr="006E0D49">
        <w:t>- устно и письменно связно высказываться.</w:t>
      </w:r>
    </w:p>
    <w:p w:rsidR="000622C9" w:rsidRPr="006E0D49" w:rsidRDefault="000622C9" w:rsidP="00724302">
      <w:pPr>
        <w:jc w:val="both"/>
        <w:rPr>
          <w:i/>
          <w:u w:val="single"/>
        </w:rPr>
      </w:pPr>
      <w:r w:rsidRPr="006E0D49">
        <w:rPr>
          <w:i/>
          <w:u w:val="single"/>
        </w:rPr>
        <w:t>Вторая группа:</w:t>
      </w:r>
    </w:p>
    <w:p w:rsidR="000622C9" w:rsidRPr="006E0D49" w:rsidRDefault="000622C9" w:rsidP="00724302">
      <w:pPr>
        <w:jc w:val="both"/>
      </w:pPr>
      <w:r w:rsidRPr="006E0D49">
        <w:t>-  различать основные группы звуков;</w:t>
      </w:r>
    </w:p>
    <w:p w:rsidR="000622C9" w:rsidRPr="006E0D49" w:rsidRDefault="000622C9" w:rsidP="00724302">
      <w:pPr>
        <w:jc w:val="both"/>
      </w:pPr>
      <w:r w:rsidRPr="006E0D49">
        <w:t>- простые случаи подбора родственных слов;</w:t>
      </w:r>
    </w:p>
    <w:p w:rsidR="000622C9" w:rsidRPr="006E0D49" w:rsidRDefault="000622C9" w:rsidP="00724302">
      <w:pPr>
        <w:jc w:val="both"/>
      </w:pPr>
      <w:r w:rsidRPr="006E0D49">
        <w:t>-изменение формы слова;</w:t>
      </w:r>
    </w:p>
    <w:p w:rsidR="000622C9" w:rsidRPr="006E0D49" w:rsidRDefault="000622C9" w:rsidP="00724302">
      <w:pPr>
        <w:jc w:val="both"/>
      </w:pPr>
      <w:r w:rsidRPr="006E0D49">
        <w:t>- называть к существительным вопрос;</w:t>
      </w:r>
    </w:p>
    <w:p w:rsidR="000622C9" w:rsidRPr="006E0D49" w:rsidRDefault="000622C9" w:rsidP="00724302">
      <w:pPr>
        <w:jc w:val="both"/>
      </w:pPr>
      <w:r w:rsidRPr="006E0D49">
        <w:t>- отвечать на вопросы;</w:t>
      </w:r>
    </w:p>
    <w:p w:rsidR="000622C9" w:rsidRPr="006E0D49" w:rsidRDefault="000622C9" w:rsidP="00724302">
      <w:pPr>
        <w:jc w:val="both"/>
      </w:pPr>
      <w:r w:rsidRPr="006E0D49">
        <w:t>-составлять простое предложение.</w:t>
      </w:r>
    </w:p>
    <w:p w:rsidR="000622C9" w:rsidRPr="006E0D49" w:rsidRDefault="000622C9" w:rsidP="00724302">
      <w:pPr>
        <w:jc w:val="both"/>
        <w:rPr>
          <w:i/>
          <w:u w:val="single"/>
        </w:rPr>
      </w:pPr>
      <w:r w:rsidRPr="006E0D49">
        <w:rPr>
          <w:i/>
          <w:u w:val="single"/>
        </w:rPr>
        <w:t>Третья группа:</w:t>
      </w:r>
    </w:p>
    <w:p w:rsidR="000622C9" w:rsidRPr="006E0D49" w:rsidRDefault="000622C9" w:rsidP="00724302">
      <w:pPr>
        <w:jc w:val="both"/>
      </w:pPr>
      <w:r w:rsidRPr="006E0D49">
        <w:t>- повторять за сильным учеником ответ;</w:t>
      </w:r>
    </w:p>
    <w:p w:rsidR="000622C9" w:rsidRPr="006E0D49" w:rsidRDefault="000622C9" w:rsidP="00724302">
      <w:pPr>
        <w:jc w:val="both"/>
      </w:pPr>
      <w:r w:rsidRPr="006E0D49">
        <w:t>- односложно отвечать;</w:t>
      </w:r>
    </w:p>
    <w:p w:rsidR="000622C9" w:rsidRPr="006E0D49" w:rsidRDefault="000622C9" w:rsidP="00724302">
      <w:pPr>
        <w:jc w:val="both"/>
      </w:pPr>
      <w:r w:rsidRPr="006E0D49">
        <w:t>-изменять форму слова;</w:t>
      </w:r>
    </w:p>
    <w:p w:rsidR="000622C9" w:rsidRPr="006E0D49" w:rsidRDefault="000622C9" w:rsidP="00724302">
      <w:pPr>
        <w:jc w:val="both"/>
      </w:pPr>
      <w:r w:rsidRPr="006E0D49">
        <w:t>- строить предложение.</w:t>
      </w:r>
    </w:p>
    <w:p w:rsidR="000622C9" w:rsidRPr="006E0D49" w:rsidRDefault="000622C9" w:rsidP="00724302">
      <w:pPr>
        <w:pStyle w:val="NoSpacing"/>
        <w:jc w:val="both"/>
        <w:rPr>
          <w:i/>
        </w:rPr>
      </w:pPr>
    </w:p>
    <w:p w:rsidR="000622C9" w:rsidRPr="006E0D49" w:rsidRDefault="000622C9" w:rsidP="009F4F37">
      <w:pPr>
        <w:ind w:left="142"/>
        <w:jc w:val="both"/>
      </w:pPr>
      <w:r w:rsidRPr="006E0D49">
        <w:rPr>
          <w:rStyle w:val="Emphasis"/>
        </w:rPr>
        <w:t>    </w:t>
      </w:r>
      <w:r w:rsidRPr="006E0D49">
        <w:t>При планировании учебного материала учитываются психологические особенности обучающегося.</w:t>
      </w:r>
    </w:p>
    <w:p w:rsidR="000622C9" w:rsidRPr="006E0D49" w:rsidRDefault="000622C9" w:rsidP="0036698D">
      <w:pPr>
        <w:pStyle w:val="NoSpacing"/>
        <w:ind w:firstLine="708"/>
        <w:jc w:val="both"/>
      </w:pPr>
      <w:r w:rsidRPr="006E0D49">
        <w:t>Наибольшее внимание уделяется эретичным и торпидным детям. Для них предусмотрены в плане индивидуальные формы контроля  усвоения учебного материала: индивидуальные задания с поэтапным их выполнением, задания с частичной подсказкой.</w:t>
      </w:r>
    </w:p>
    <w:p w:rsidR="000622C9" w:rsidRPr="006E0D49" w:rsidRDefault="000622C9" w:rsidP="0036698D">
      <w:pPr>
        <w:pStyle w:val="NoSpacing"/>
        <w:ind w:firstLine="142"/>
        <w:jc w:val="both"/>
      </w:pPr>
      <w:r w:rsidRPr="006E0D49">
        <w:t>Для учащихся неосложнённой формы предусмотрены задания повышенной сложности и творческого характера, развивающие упражнения с использованием персонального компьютера.</w:t>
      </w: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numPr>
          <w:ilvl w:val="1"/>
          <w:numId w:val="5"/>
        </w:numPr>
        <w:jc w:val="both"/>
      </w:pPr>
      <w:r w:rsidRPr="006E0D49">
        <w:t xml:space="preserve">Учитывая степень обученности учащихся, в тематическом плане </w:t>
      </w:r>
    </w:p>
    <w:p w:rsidR="000622C9" w:rsidRPr="006E0D49" w:rsidRDefault="000622C9" w:rsidP="0036698D">
      <w:pPr>
        <w:pStyle w:val="NoSpacing"/>
        <w:ind w:left="142"/>
        <w:jc w:val="both"/>
      </w:pPr>
      <w:r w:rsidRPr="006E0D49">
        <w:t>предлагаются задания повышенной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0622C9" w:rsidRPr="006E0D49" w:rsidRDefault="000622C9" w:rsidP="0036698D">
      <w:pPr>
        <w:pStyle w:val="NoSpacing"/>
        <w:jc w:val="both"/>
      </w:pPr>
      <w:r w:rsidRPr="006E0D49">
        <w:t>Предусмотрены виды работ, которые позволяют вести контроль за усвоением учебного материала, а именно:</w:t>
      </w:r>
    </w:p>
    <w:p w:rsidR="000622C9" w:rsidRPr="006E0D49" w:rsidRDefault="000622C9" w:rsidP="0036698D">
      <w:pPr>
        <w:pStyle w:val="NoSpacing"/>
        <w:jc w:val="both"/>
      </w:pPr>
      <w:r w:rsidRPr="006E0D49">
        <w:t>- проверочные диктанты по темам</w:t>
      </w:r>
    </w:p>
    <w:p w:rsidR="000622C9" w:rsidRPr="006E0D49" w:rsidRDefault="000622C9" w:rsidP="0036698D">
      <w:pPr>
        <w:pStyle w:val="NoSpacing"/>
        <w:jc w:val="both"/>
      </w:pPr>
      <w:r w:rsidRPr="006E0D49">
        <w:t>- самостоятельные и практические работы</w:t>
      </w:r>
    </w:p>
    <w:p w:rsidR="000622C9" w:rsidRPr="006E0D49" w:rsidRDefault="000622C9" w:rsidP="0036698D">
      <w:pPr>
        <w:pStyle w:val="NoSpacing"/>
        <w:jc w:val="both"/>
      </w:pPr>
      <w:r w:rsidRPr="006E0D49">
        <w:t>- обобщающие уроки по темам</w:t>
      </w:r>
    </w:p>
    <w:p w:rsidR="000622C9" w:rsidRPr="006E0D49" w:rsidRDefault="000622C9" w:rsidP="0036698D">
      <w:pPr>
        <w:pStyle w:val="NoSpacing"/>
        <w:jc w:val="both"/>
      </w:pPr>
      <w:r w:rsidRPr="006E0D49">
        <w:t>- тест-контроль по изученным темам</w:t>
      </w:r>
    </w:p>
    <w:p w:rsidR="000622C9" w:rsidRPr="006E0D49" w:rsidRDefault="000622C9" w:rsidP="0036698D">
      <w:pPr>
        <w:pStyle w:val="NoSpacing"/>
        <w:jc w:val="both"/>
      </w:pPr>
      <w:r w:rsidRPr="006E0D49">
        <w:t>- контрольные работы по окончании каждой четверти. (Приложение)</w:t>
      </w:r>
    </w:p>
    <w:p w:rsidR="000622C9" w:rsidRPr="006E0D49" w:rsidRDefault="000622C9" w:rsidP="0036698D">
      <w:pPr>
        <w:pStyle w:val="NoSpacing"/>
        <w:jc w:val="both"/>
      </w:pPr>
      <w:r w:rsidRPr="006E0D49">
        <w:tab/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0622C9" w:rsidRPr="006E0D49" w:rsidRDefault="000622C9" w:rsidP="0036698D">
      <w:pPr>
        <w:pStyle w:val="NoSpacing"/>
        <w:jc w:val="both"/>
      </w:pPr>
      <w:r w:rsidRPr="006E0D49">
        <w:t>- с применением ИКТ (приложение)</w:t>
      </w:r>
    </w:p>
    <w:p w:rsidR="000622C9" w:rsidRPr="006E0D49" w:rsidRDefault="000622C9" w:rsidP="0036698D">
      <w:pPr>
        <w:pStyle w:val="NoSpacing"/>
        <w:jc w:val="both"/>
      </w:pPr>
      <w:r w:rsidRPr="006E0D49">
        <w:t>- тестирование</w:t>
      </w:r>
    </w:p>
    <w:p w:rsidR="000622C9" w:rsidRPr="006E0D49" w:rsidRDefault="000622C9" w:rsidP="0036698D">
      <w:pPr>
        <w:pStyle w:val="NoSpacing"/>
        <w:jc w:val="both"/>
      </w:pPr>
      <w:r w:rsidRPr="006E0D49">
        <w:t>- урок-путешествие</w:t>
      </w:r>
    </w:p>
    <w:p w:rsidR="000622C9" w:rsidRPr="006E0D49" w:rsidRDefault="000622C9" w:rsidP="0036698D">
      <w:pPr>
        <w:pStyle w:val="NoSpacing"/>
        <w:jc w:val="both"/>
      </w:pPr>
      <w:r w:rsidRPr="006E0D49">
        <w:t>- урок-рассуждение</w:t>
      </w:r>
    </w:p>
    <w:p w:rsidR="000622C9" w:rsidRPr="006E0D49" w:rsidRDefault="000622C9" w:rsidP="0036698D">
      <w:pPr>
        <w:pStyle w:val="NoSpacing"/>
        <w:jc w:val="both"/>
      </w:pPr>
      <w:r w:rsidRPr="006E0D49">
        <w:t>-урок-диспут.</w:t>
      </w:r>
    </w:p>
    <w:p w:rsidR="000622C9" w:rsidRPr="006E0D49" w:rsidRDefault="000622C9" w:rsidP="009F4F37">
      <w:pPr>
        <w:pStyle w:val="NoSpacing"/>
        <w:ind w:firstLine="708"/>
        <w:jc w:val="both"/>
      </w:pPr>
      <w:r w:rsidRPr="006E0D49">
        <w:t xml:space="preserve">Тематический план составлен с учетом регионального компонента. </w:t>
      </w: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36698D">
      <w:pPr>
        <w:pStyle w:val="NoSpacing"/>
        <w:jc w:val="both"/>
      </w:pPr>
    </w:p>
    <w:p w:rsidR="000622C9" w:rsidRPr="006E0D49" w:rsidRDefault="000622C9" w:rsidP="009F4F37">
      <w:pPr>
        <w:outlineLvl w:val="0"/>
        <w:rPr>
          <w:b/>
        </w:rPr>
      </w:pPr>
    </w:p>
    <w:p w:rsidR="000622C9" w:rsidRPr="006E0D49" w:rsidRDefault="000622C9" w:rsidP="0036698D">
      <w:pPr>
        <w:jc w:val="center"/>
        <w:outlineLvl w:val="0"/>
        <w:rPr>
          <w:b/>
        </w:rPr>
      </w:pPr>
      <w:r w:rsidRPr="006E0D49">
        <w:rPr>
          <w:b/>
        </w:rPr>
        <w:t>Учебное и учебно-методическое обеспечение</w:t>
      </w:r>
    </w:p>
    <w:p w:rsidR="000622C9" w:rsidRPr="006E0D49" w:rsidRDefault="000622C9" w:rsidP="0036698D">
      <w:pPr>
        <w:outlineLvl w:val="0"/>
        <w:rPr>
          <w:b/>
        </w:rPr>
      </w:pPr>
      <w:r w:rsidRPr="006E0D49">
        <w:rPr>
          <w:b/>
        </w:rPr>
        <w:t>Для учителя:</w:t>
      </w:r>
    </w:p>
    <w:p w:rsidR="000622C9" w:rsidRPr="006E0D49" w:rsidRDefault="000622C9" w:rsidP="0036698D">
      <w:pPr>
        <w:jc w:val="both"/>
      </w:pPr>
      <w:r w:rsidRPr="006E0D49">
        <w:t>- А.К. Аксенова «Методика обучения русскому языку в коррекционной  школе» Москва «Просвещение», 2004г.</w:t>
      </w:r>
    </w:p>
    <w:p w:rsidR="000622C9" w:rsidRPr="006E0D49" w:rsidRDefault="000622C9" w:rsidP="0036698D">
      <w:pPr>
        <w:jc w:val="both"/>
      </w:pPr>
      <w:r w:rsidRPr="006E0D49">
        <w:t xml:space="preserve"> - Диктанты по русскому языку. Для специальных(коррекционных) школ 8вида. Гуманитарный издательский центр Владос, 2003г.</w:t>
      </w:r>
    </w:p>
    <w:p w:rsidR="000622C9" w:rsidRPr="006E0D49" w:rsidRDefault="000622C9" w:rsidP="0036698D">
      <w:pPr>
        <w:jc w:val="both"/>
      </w:pPr>
      <w:r w:rsidRPr="006E0D49">
        <w:t xml:space="preserve">  - Аксенова А.К., Галунчикова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«Просвещение», 2002г.</w:t>
      </w:r>
    </w:p>
    <w:p w:rsidR="000622C9" w:rsidRPr="006E0D49" w:rsidRDefault="000622C9" w:rsidP="0036698D">
      <w:pPr>
        <w:jc w:val="both"/>
      </w:pPr>
      <w:r w:rsidRPr="006E0D49">
        <w:t xml:space="preserve">  -Сборник диктантов и изложений. 5-9 классы; коррекционное обучение/ авт.-сост. Т.П.Шабалкова.- Волгоград: учитель, 2007г  </w:t>
      </w:r>
    </w:p>
    <w:p w:rsidR="000622C9" w:rsidRPr="006E0D49" w:rsidRDefault="000622C9" w:rsidP="0036698D">
      <w:pPr>
        <w:jc w:val="both"/>
      </w:pPr>
      <w:r w:rsidRPr="006E0D49">
        <w:t xml:space="preserve"> -О.И. Волошина «Тесты. Русский язык. Начальная школа 1 – 4 класс» Москва «Дрофа», 2000г. </w:t>
      </w:r>
    </w:p>
    <w:p w:rsidR="000622C9" w:rsidRPr="006E0D49" w:rsidRDefault="000622C9" w:rsidP="0036698D">
      <w:pPr>
        <w:jc w:val="both"/>
      </w:pPr>
      <w:r w:rsidRPr="006E0D49">
        <w:t xml:space="preserve">   -  Е.А. Нефедова, О.В. Узорова «Справочное пособие по русскому языку» Москва АСТ, 2000г. </w:t>
      </w:r>
    </w:p>
    <w:p w:rsidR="000622C9" w:rsidRPr="006E0D49" w:rsidRDefault="000622C9" w:rsidP="0036698D">
      <w:pPr>
        <w:jc w:val="both"/>
      </w:pPr>
      <w:r w:rsidRPr="006E0D49">
        <w:t xml:space="preserve">      -   Н.Г.Кувашова «Тематический тестовый контроль по русскому языку в начальной школе» Волгоград, 2002г. </w:t>
      </w:r>
    </w:p>
    <w:p w:rsidR="000622C9" w:rsidRPr="006E0D49" w:rsidRDefault="000622C9" w:rsidP="0036698D">
      <w:pPr>
        <w:jc w:val="both"/>
      </w:pPr>
      <w:r w:rsidRPr="006E0D49">
        <w:t xml:space="preserve">     -   Е.А. Кудрявцева «Диктанты по русскому языку для специальной (коррекционной)  школы УШ вида . 5-7 классы Москва Владос, 2003г.</w:t>
      </w:r>
    </w:p>
    <w:p w:rsidR="000622C9" w:rsidRPr="006E0D49" w:rsidRDefault="000622C9" w:rsidP="0036698D">
      <w:pPr>
        <w:jc w:val="both"/>
      </w:pPr>
      <w:r w:rsidRPr="006E0D49">
        <w:t xml:space="preserve">  - А.Н. Матвеева «Тематические и итоговые контрольные работы по русскому языку в начальной школе» М. Дрофа, 2001г. </w:t>
      </w:r>
    </w:p>
    <w:p w:rsidR="000622C9" w:rsidRPr="006E0D49" w:rsidRDefault="000622C9" w:rsidP="0036698D">
      <w:r w:rsidRPr="006E0D49">
        <w:t>- Е.В. Юрова «200 упражнений для развития письменной речи». Аквариум, 2000г.</w:t>
      </w:r>
    </w:p>
    <w:p w:rsidR="000622C9" w:rsidRPr="006E0D49" w:rsidRDefault="000622C9" w:rsidP="0036698D">
      <w:pPr>
        <w:jc w:val="both"/>
      </w:pPr>
      <w:r w:rsidRPr="006E0D49">
        <w:t xml:space="preserve"> -С.В. Савинова «Диктанты  по русскому языку для специальных коррекционных учреждений </w:t>
      </w:r>
      <w:r w:rsidRPr="006E0D49">
        <w:rPr>
          <w:lang w:val="en-US"/>
        </w:rPr>
        <w:t>VIII</w:t>
      </w:r>
      <w:r w:rsidRPr="006E0D49">
        <w:t xml:space="preserve">  вида» Москва «Владос», 2003г.</w:t>
      </w:r>
    </w:p>
    <w:p w:rsidR="000622C9" w:rsidRPr="006E0D49" w:rsidRDefault="000622C9" w:rsidP="0036698D">
      <w:pPr>
        <w:jc w:val="both"/>
      </w:pPr>
      <w:r w:rsidRPr="006E0D49">
        <w:t xml:space="preserve">    -Русский язык (практика) Москва «Дрофа», 2002г. </w:t>
      </w:r>
    </w:p>
    <w:p w:rsidR="000622C9" w:rsidRPr="006E0D49" w:rsidRDefault="000622C9" w:rsidP="0036698D">
      <w:pPr>
        <w:outlineLvl w:val="0"/>
        <w:rPr>
          <w:b/>
        </w:rPr>
      </w:pPr>
      <w:r w:rsidRPr="006E0D49">
        <w:t xml:space="preserve"> 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0622C9" w:rsidRPr="006E0D49" w:rsidRDefault="000622C9" w:rsidP="0036698D">
      <w:pPr>
        <w:outlineLvl w:val="0"/>
        <w:rPr>
          <w:b/>
        </w:rPr>
      </w:pPr>
      <w:r w:rsidRPr="006E0D49">
        <w:rPr>
          <w:b/>
        </w:rPr>
        <w:t>Для учащихся: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rPr>
          <w:b/>
        </w:rPr>
      </w:pPr>
      <w:r w:rsidRPr="006E0D49">
        <w:t>Н.Г. Галунчикова, Э.В. Якубовская  «Русский язык».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Учебник для 6 класса специальных  (коррекционных) образовательных учреждений 8 вида. Москва «Просвещение» 2006.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</w:pPr>
      <w:r w:rsidRPr="006E0D49">
        <w:t>Тесты, индивидуальные карточки, контрольно-измерительные материалы, презентации, перфокарты.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 xml:space="preserve">-Н.Г. Галунчикова, Э.В. Якубовская «Рабочая тетрадь по русскому языку № 1, 2, 3, 4 для учащихся 5 – 9 классов специальных (коррекционных) образовательных учреждений </w:t>
      </w:r>
      <w:r w:rsidRPr="006E0D49">
        <w:rPr>
          <w:lang w:val="en-US"/>
        </w:rPr>
        <w:t>VIII</w:t>
      </w:r>
      <w:r w:rsidRPr="006E0D49">
        <w:t xml:space="preserve">  вида» Москва «Просвещение», 2004г.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 xml:space="preserve">-М.С. Соловейчик «Рабочая тетрадь по русскому языку», 3 часть. Ассоциация ХХ1 век, 2004г. 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>-М.С. Стрекалова «Рабочая тетрадь по русскому языку». Челябинск. Взгляд, 2003г.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 xml:space="preserve">-М.В. Стрекалова  «Рабочая тетрадь. Русский язык  1 – 4 класс» Челябинск «Взгляд», 2003г.  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 xml:space="preserve">-М.Р. Львов «Школьный словарь антонимов» Москва, Просвещение, 2006г. 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 xml:space="preserve">-А.А. Бондаренко «Пишу правильно орфографический словарь» Москва, Просвещение, 2006г. 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>-Энциклопедия «Русский язык» Москва Дрофа, 2003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jc w:val="both"/>
      </w:pPr>
      <w:r w:rsidRPr="006E0D49">
        <w:t>-Д.Ушаков «Большой толковый словарь», Москва, Астрель, 2008г.</w:t>
      </w:r>
    </w:p>
    <w:p w:rsidR="000622C9" w:rsidRPr="006E0D49" w:rsidRDefault="000622C9" w:rsidP="0036698D">
      <w:pPr>
        <w:pStyle w:val="ListParagraph"/>
        <w:numPr>
          <w:ilvl w:val="0"/>
          <w:numId w:val="3"/>
        </w:numPr>
        <w:rPr>
          <w:b/>
        </w:rPr>
      </w:pPr>
      <w:r w:rsidRPr="006E0D49">
        <w:t>-В.Даль «Иллюстрированный  толковый словарь  русского языка», Москва Астрель, 2006г.</w:t>
      </w:r>
    </w:p>
    <w:p w:rsidR="000622C9" w:rsidRPr="006E0D49" w:rsidRDefault="000622C9" w:rsidP="0036698D">
      <w:pPr>
        <w:rPr>
          <w:b/>
        </w:rPr>
      </w:pPr>
      <w:r w:rsidRPr="006E0D49">
        <w:rPr>
          <w:b/>
        </w:rPr>
        <w:t>Интернет-сайты:</w:t>
      </w:r>
    </w:p>
    <w:p w:rsidR="000622C9" w:rsidRPr="006E0D49" w:rsidRDefault="000622C9" w:rsidP="0036698D">
      <w:pPr>
        <w:numPr>
          <w:ilvl w:val="0"/>
          <w:numId w:val="2"/>
        </w:numPr>
        <w:jc w:val="both"/>
      </w:pPr>
      <w:hyperlink r:id="rId5" w:history="1">
        <w:r w:rsidRPr="006E0D49">
          <w:rPr>
            <w:rStyle w:val="Hyperlink"/>
            <w:lang w:val="en-US"/>
          </w:rPr>
          <w:t>www</w:t>
        </w:r>
        <w:r w:rsidRPr="006E0D49">
          <w:rPr>
            <w:rStyle w:val="Hyperlink"/>
          </w:rPr>
          <w:t>.</w:t>
        </w:r>
        <w:r w:rsidRPr="006E0D49">
          <w:rPr>
            <w:rStyle w:val="Hyperlink"/>
            <w:lang w:val="en-US"/>
          </w:rPr>
          <w:t>school</w:t>
        </w:r>
        <w:r w:rsidRPr="006E0D49">
          <w:rPr>
            <w:rStyle w:val="Hyperlink"/>
          </w:rPr>
          <w:t>-</w:t>
        </w:r>
        <w:r w:rsidRPr="006E0D49">
          <w:rPr>
            <w:rStyle w:val="Hyperlink"/>
            <w:lang w:val="en-US"/>
          </w:rPr>
          <w:t>collection</w:t>
        </w:r>
        <w:r w:rsidRPr="006E0D49">
          <w:rPr>
            <w:rStyle w:val="Hyperlink"/>
          </w:rPr>
          <w:t>.</w:t>
        </w:r>
        <w:r w:rsidRPr="006E0D49">
          <w:rPr>
            <w:rStyle w:val="Hyperlink"/>
            <w:lang w:val="en-US"/>
          </w:rPr>
          <w:t>edu</w:t>
        </w:r>
        <w:r w:rsidRPr="006E0D49">
          <w:rPr>
            <w:rStyle w:val="Hyperlink"/>
          </w:rPr>
          <w:t>.</w:t>
        </w:r>
        <w:r w:rsidRPr="006E0D49">
          <w:rPr>
            <w:rStyle w:val="Hyperlink"/>
            <w:lang w:val="en-US"/>
          </w:rPr>
          <w:t>ru</w:t>
        </w:r>
      </w:hyperlink>
    </w:p>
    <w:p w:rsidR="000622C9" w:rsidRPr="00913D1F" w:rsidRDefault="000622C9" w:rsidP="006E0D49">
      <w:pPr>
        <w:numPr>
          <w:ilvl w:val="0"/>
          <w:numId w:val="2"/>
        </w:numPr>
        <w:jc w:val="both"/>
      </w:pPr>
      <w:hyperlink r:id="rId6" w:history="1">
        <w:r w:rsidRPr="006E0D49">
          <w:rPr>
            <w:rStyle w:val="Hyperlink"/>
          </w:rPr>
          <w:t>http://zavuch.info/forums.html</w:t>
        </w:r>
      </w:hyperlink>
    </w:p>
    <w:sectPr w:rsidR="000622C9" w:rsidRPr="00913D1F" w:rsidSect="005B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98D"/>
    <w:rsid w:val="00051D11"/>
    <w:rsid w:val="000622C9"/>
    <w:rsid w:val="001B0651"/>
    <w:rsid w:val="001B554A"/>
    <w:rsid w:val="00274803"/>
    <w:rsid w:val="002A6E9A"/>
    <w:rsid w:val="002B2C2C"/>
    <w:rsid w:val="0036698D"/>
    <w:rsid w:val="003B7190"/>
    <w:rsid w:val="0040042C"/>
    <w:rsid w:val="00445CBE"/>
    <w:rsid w:val="00494AE8"/>
    <w:rsid w:val="004F4F40"/>
    <w:rsid w:val="005B2E81"/>
    <w:rsid w:val="005B6830"/>
    <w:rsid w:val="005D3C1E"/>
    <w:rsid w:val="006E0D49"/>
    <w:rsid w:val="007104C6"/>
    <w:rsid w:val="00724302"/>
    <w:rsid w:val="00821253"/>
    <w:rsid w:val="00913D1F"/>
    <w:rsid w:val="009E74A0"/>
    <w:rsid w:val="009F4F37"/>
    <w:rsid w:val="00AD4353"/>
    <w:rsid w:val="00B242FB"/>
    <w:rsid w:val="00B5629E"/>
    <w:rsid w:val="00B97AE1"/>
    <w:rsid w:val="00BF75AB"/>
    <w:rsid w:val="00C2203A"/>
    <w:rsid w:val="00CB4AD6"/>
    <w:rsid w:val="00E5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98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698D"/>
    <w:pPr>
      <w:keepNext/>
      <w:outlineLvl w:val="1"/>
    </w:pPr>
    <w:rPr>
      <w:szCs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6698D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ListParagraph">
    <w:name w:val="List Paragraph"/>
    <w:basedOn w:val="Normal"/>
    <w:uiPriority w:val="99"/>
    <w:qFormat/>
    <w:rsid w:val="0036698D"/>
    <w:pPr>
      <w:ind w:left="720"/>
      <w:contextualSpacing/>
    </w:pPr>
  </w:style>
  <w:style w:type="paragraph" w:styleId="NoSpacing">
    <w:name w:val="No Spacing"/>
    <w:uiPriority w:val="99"/>
    <w:qFormat/>
    <w:rsid w:val="0036698D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36698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6698D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36698D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vuch.info/forums.html" TargetMode="External"/><Relationship Id="rId5" Type="http://schemas.openxmlformats.org/officeDocument/2006/relationships/hyperlink" Target="http://www.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</Pages>
  <Words>1648</Words>
  <Characters>9395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Admin</cp:lastModifiedBy>
  <cp:revision>8</cp:revision>
  <dcterms:created xsi:type="dcterms:W3CDTF">2010-09-09T15:10:00Z</dcterms:created>
  <dcterms:modified xsi:type="dcterms:W3CDTF">2012-09-04T16:37:00Z</dcterms:modified>
</cp:coreProperties>
</file>